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turstei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aturstei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